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E7617" w14:textId="77777777" w:rsidR="00751468" w:rsidRDefault="00751468" w:rsidP="0075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MILES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195422A" w14:textId="77777777" w:rsidR="00751468" w:rsidRDefault="00751468" w:rsidP="0075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6183A72" w14:textId="77777777" w:rsidR="00751468" w:rsidRDefault="00751468" w:rsidP="0075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7048C" w14:textId="77777777" w:rsidR="00751468" w:rsidRDefault="00751468" w:rsidP="0075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66699" w14:textId="77777777" w:rsidR="00751468" w:rsidRDefault="00751468" w:rsidP="0075146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E5AB919" w14:textId="77777777" w:rsidR="00751468" w:rsidRDefault="00751468" w:rsidP="0075146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97BD2CB" w14:textId="77777777" w:rsidR="00751468" w:rsidRDefault="00751468" w:rsidP="0075146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E528000" w14:textId="77777777" w:rsidR="00751468" w:rsidRDefault="00751468" w:rsidP="0075146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E055A11" w14:textId="77777777" w:rsidR="00751468" w:rsidRDefault="00751468" w:rsidP="0075146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E5CFE64" w14:textId="77777777" w:rsidR="00751468" w:rsidRDefault="00751468" w:rsidP="0075146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72CD0EE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AAF05" w14:textId="77777777" w:rsidR="00751468" w:rsidRDefault="00751468" w:rsidP="009139A6">
      <w:r>
        <w:separator/>
      </w:r>
    </w:p>
  </w:endnote>
  <w:endnote w:type="continuationSeparator" w:id="0">
    <w:p w14:paraId="216FA49B" w14:textId="77777777" w:rsidR="00751468" w:rsidRDefault="007514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93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B9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C1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1FB27" w14:textId="77777777" w:rsidR="00751468" w:rsidRDefault="00751468" w:rsidP="009139A6">
      <w:r>
        <w:separator/>
      </w:r>
    </w:p>
  </w:footnote>
  <w:footnote w:type="continuationSeparator" w:id="0">
    <w:p w14:paraId="41C9DC6F" w14:textId="77777777" w:rsidR="00751468" w:rsidRDefault="007514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D9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8FE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4DA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468"/>
    <w:rsid w:val="000666E0"/>
    <w:rsid w:val="002510B7"/>
    <w:rsid w:val="005C130B"/>
    <w:rsid w:val="0075146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85BDC"/>
  <w15:chartTrackingRefBased/>
  <w15:docId w15:val="{D2A2FC90-C75D-4F71-A61D-DA255C021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2022-02-12T21:22:00Z</dcterms:created>
  <dcterms:modified xsi:type="dcterms:W3CDTF">2022-02-12T21:22:00Z</dcterms:modified>
</cp:coreProperties>
</file>